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16F8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KYNGESDOWN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735ECF5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Hollingbourne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Tailor.</w:t>
      </w:r>
    </w:p>
    <w:p w14:paraId="3AD023B5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6B324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3447E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Alexander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Neweton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John</w:t>
      </w:r>
    </w:p>
    <w:p w14:paraId="1BA77C81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Hewet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Cliffe(q.v.),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Dowener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Brenchesley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</w:p>
    <w:p w14:paraId="03601578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Haweat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Cliffe(q.v.) and Unknown </w:t>
      </w:r>
      <w:proofErr w:type="spellStart"/>
      <w:r>
        <w:rPr>
          <w:rFonts w:ascii="Times New Roman" w:hAnsi="Times New Roman" w:cs="Times New Roman"/>
          <w:sz w:val="24"/>
          <w:szCs w:val="24"/>
        </w:rPr>
        <w:t>Shene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East Farleigh(q.v.).</w:t>
      </w:r>
    </w:p>
    <w:p w14:paraId="18243D57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151F48B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1F4C58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C08942" w14:textId="77777777" w:rsidR="00CC4748" w:rsidRDefault="00CC4748" w:rsidP="00CC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78596C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C7A4F" w14:textId="77777777" w:rsidR="00CC4748" w:rsidRDefault="00CC4748" w:rsidP="009139A6">
      <w:r>
        <w:separator/>
      </w:r>
    </w:p>
  </w:endnote>
  <w:endnote w:type="continuationSeparator" w:id="0">
    <w:p w14:paraId="148D0E5B" w14:textId="77777777" w:rsidR="00CC4748" w:rsidRDefault="00CC47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EB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28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BEA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94FB" w14:textId="77777777" w:rsidR="00CC4748" w:rsidRDefault="00CC4748" w:rsidP="009139A6">
      <w:r>
        <w:separator/>
      </w:r>
    </w:p>
  </w:footnote>
  <w:footnote w:type="continuationSeparator" w:id="0">
    <w:p w14:paraId="1F37DF3D" w14:textId="77777777" w:rsidR="00CC4748" w:rsidRDefault="00CC47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5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8E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F9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4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474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FD0E8"/>
  <w15:chartTrackingRefBased/>
  <w15:docId w15:val="{5AD32AFB-6F50-4F86-A9E4-C9A2F085C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47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2022-07-09T20:28:00Z</dcterms:created>
  <dcterms:modified xsi:type="dcterms:W3CDTF">2022-07-09T20:29:00Z</dcterms:modified>
</cp:coreProperties>
</file>